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469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BROWN</w:t>
      </w:r>
      <w:r>
        <w:rPr>
          <w:rFonts w:ascii="Times New Roman" w:hAnsi="Times New Roman" w:cs="Times New Roman"/>
          <w:sz w:val="24"/>
          <w:szCs w:val="24"/>
        </w:rPr>
        <w:t xml:space="preserve">      (fl.1474-5)</w:t>
      </w:r>
    </w:p>
    <w:p w:rsidR="0064692D" w:rsidRDefault="006469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64692D" w:rsidRDefault="006469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692D" w:rsidRDefault="006469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692D" w:rsidRDefault="006469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1474-5</w:t>
      </w:r>
      <w:r>
        <w:rPr>
          <w:rFonts w:ascii="Times New Roman" w:hAnsi="Times New Roman" w:cs="Times New Roman"/>
          <w:sz w:val="24"/>
          <w:szCs w:val="24"/>
        </w:rPr>
        <w:tab/>
        <w:t>He paid a fine for M.A. or higher degree.</w:t>
      </w:r>
    </w:p>
    <w:p w:rsidR="0064692D" w:rsidRDefault="006469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Cantab.vol.1 part 1 p.240)</w:t>
      </w:r>
    </w:p>
    <w:p w:rsidR="0064692D" w:rsidRDefault="006469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692D" w:rsidRDefault="006469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4692D" w:rsidRPr="0064692D" w:rsidRDefault="006469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March 2016</w:t>
      </w:r>
      <w:bookmarkStart w:id="0" w:name="_GoBack"/>
      <w:bookmarkEnd w:id="0"/>
    </w:p>
    <w:sectPr w:rsidR="0064692D" w:rsidRPr="006469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92D" w:rsidRDefault="0064692D" w:rsidP="00E71FC3">
      <w:pPr>
        <w:spacing w:after="0" w:line="240" w:lineRule="auto"/>
      </w:pPr>
      <w:r>
        <w:separator/>
      </w:r>
    </w:p>
  </w:endnote>
  <w:endnote w:type="continuationSeparator" w:id="0">
    <w:p w:rsidR="0064692D" w:rsidRDefault="006469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92D" w:rsidRDefault="0064692D" w:rsidP="00E71FC3">
      <w:pPr>
        <w:spacing w:after="0" w:line="240" w:lineRule="auto"/>
      </w:pPr>
      <w:r>
        <w:separator/>
      </w:r>
    </w:p>
  </w:footnote>
  <w:footnote w:type="continuationSeparator" w:id="0">
    <w:p w:rsidR="0064692D" w:rsidRDefault="006469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92D"/>
    <w:rsid w:val="0064692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B8D0"/>
  <w15:chartTrackingRefBased/>
  <w15:docId w15:val="{7DF9D58A-5748-4B3F-883D-0C4EA618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2016-03-31T20:35:00Z</dcterms:created>
  <dcterms:modified xsi:type="dcterms:W3CDTF">2016-03-31T20:37:00Z</dcterms:modified>
</cp:coreProperties>
</file>